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82ED" w14:textId="77777777" w:rsidR="00B03499" w:rsidRDefault="00B03499">
      <w:r>
        <w:separator/>
      </w:r>
    </w:p>
  </w:endnote>
  <w:endnote w:type="continuationSeparator" w:id="0">
    <w:p w14:paraId="48B5E410" w14:textId="77777777" w:rsidR="00B03499" w:rsidRDefault="00B0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EC7BA0E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8FE04" w14:textId="77777777" w:rsidR="00B03499" w:rsidRDefault="00B03499">
      <w:r>
        <w:separator/>
      </w:r>
    </w:p>
  </w:footnote>
  <w:footnote w:type="continuationSeparator" w:id="0">
    <w:p w14:paraId="692056BA" w14:textId="77777777" w:rsidR="00B03499" w:rsidRDefault="00B0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7F3F86-EE5E-4F11-B585-0A20098DD054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E4D2F776-EE33-4753-A815-3F6AF7FF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